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957" w:rsidRDefault="00636957" w:rsidP="00101657">
      <w:pPr>
        <w:pStyle w:val="ConsPlusNormal"/>
        <w:widowControl/>
        <w:spacing w:after="120"/>
        <w:ind w:firstLine="57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7</w:t>
      </w:r>
    </w:p>
    <w:p w:rsidR="00636957" w:rsidRDefault="00636957" w:rsidP="00101657">
      <w:pPr>
        <w:pStyle w:val="ConsPlusNormal"/>
        <w:widowControl/>
        <w:ind w:firstLine="57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принятия решений </w:t>
      </w:r>
    </w:p>
    <w:p w:rsidR="00636957" w:rsidRDefault="00636957" w:rsidP="00101657">
      <w:pPr>
        <w:pStyle w:val="ConsPlusNormal"/>
        <w:widowControl/>
        <w:ind w:firstLine="57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разработке муниципальных </w:t>
      </w:r>
    </w:p>
    <w:p w:rsidR="00636957" w:rsidRDefault="00636957" w:rsidP="00101657">
      <w:pPr>
        <w:pStyle w:val="ConsPlusNormal"/>
        <w:widowControl/>
        <w:ind w:firstLine="5760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 xml:space="preserve">программ,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их формирования, </w:t>
      </w:r>
    </w:p>
    <w:p w:rsidR="00636957" w:rsidRDefault="00636957" w:rsidP="00101657">
      <w:pPr>
        <w:pStyle w:val="ConsPlusNormal"/>
        <w:widowControl/>
        <w:ind w:firstLine="5760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реализации и проведения </w:t>
      </w:r>
    </w:p>
    <w:p w:rsidR="00636957" w:rsidRDefault="00636957" w:rsidP="00101657">
      <w:pPr>
        <w:pStyle w:val="ConsPlusNormal"/>
        <w:widowControl/>
        <w:ind w:firstLine="57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оценки эффективности</w:t>
      </w:r>
    </w:p>
    <w:p w:rsidR="00636957" w:rsidRDefault="00636957" w:rsidP="009B719F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636957" w:rsidRDefault="00636957" w:rsidP="009B719F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636957" w:rsidRPr="00101657" w:rsidRDefault="00636957" w:rsidP="00101657">
      <w:pPr>
        <w:pStyle w:val="ConsPlusNormal"/>
        <w:spacing w:after="120" w:line="240" w:lineRule="exact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1657">
        <w:rPr>
          <w:rFonts w:ascii="Times New Roman" w:hAnsi="Times New Roman" w:cs="Times New Roman"/>
          <w:b/>
          <w:bCs/>
          <w:sz w:val="28"/>
          <w:szCs w:val="28"/>
        </w:rPr>
        <w:t xml:space="preserve">ПОРЯДОК </w:t>
      </w:r>
    </w:p>
    <w:p w:rsidR="00636957" w:rsidRPr="00101657" w:rsidRDefault="00636957" w:rsidP="00101657">
      <w:pPr>
        <w:spacing w:line="240" w:lineRule="exact"/>
        <w:jc w:val="center"/>
        <w:rPr>
          <w:b/>
          <w:bCs/>
          <w:sz w:val="28"/>
          <w:szCs w:val="28"/>
        </w:rPr>
      </w:pPr>
      <w:r w:rsidRPr="00101657">
        <w:rPr>
          <w:b/>
          <w:bCs/>
          <w:sz w:val="28"/>
          <w:szCs w:val="28"/>
        </w:rPr>
        <w:t>расчета значений целевых показателей муниципальной программы</w:t>
      </w:r>
    </w:p>
    <w:p w:rsidR="00636957" w:rsidRPr="00101657" w:rsidRDefault="00636957" w:rsidP="00101657">
      <w:pPr>
        <w:spacing w:line="240" w:lineRule="exact"/>
        <w:jc w:val="center"/>
        <w:rPr>
          <w:b/>
          <w:bCs/>
          <w:sz w:val="28"/>
          <w:szCs w:val="28"/>
        </w:rPr>
      </w:pPr>
      <w:r w:rsidRPr="00101657">
        <w:rPr>
          <w:b/>
          <w:bCs/>
          <w:sz w:val="28"/>
          <w:szCs w:val="28"/>
        </w:rPr>
        <w:t>или источники получения информации</w:t>
      </w:r>
    </w:p>
    <w:p w:rsidR="00636957" w:rsidRDefault="00636957" w:rsidP="009B719F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636957" w:rsidRDefault="00636957" w:rsidP="009B719F">
      <w:pPr>
        <w:jc w:val="center"/>
        <w:rPr>
          <w:sz w:val="28"/>
          <w:szCs w:val="28"/>
        </w:rPr>
      </w:pPr>
      <w:r>
        <w:rPr>
          <w:sz w:val="28"/>
          <w:szCs w:val="28"/>
        </w:rPr>
        <w:t>(наименование муниципальной программы)</w:t>
      </w:r>
      <w:bookmarkStart w:id="0" w:name="_GoBack"/>
      <w:bookmarkEnd w:id="0"/>
    </w:p>
    <w:p w:rsidR="00636957" w:rsidRDefault="00636957" w:rsidP="009B719F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636957" w:rsidRPr="00101657">
        <w:tc>
          <w:tcPr>
            <w:tcW w:w="2463" w:type="dxa"/>
          </w:tcPr>
          <w:p w:rsidR="00636957" w:rsidRPr="00101657" w:rsidRDefault="00636957" w:rsidP="00101657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101657">
              <w:rPr>
                <w:sz w:val="28"/>
                <w:szCs w:val="28"/>
              </w:rPr>
              <w:t>№ целевого показателя в паспорте муниципальной программы</w:t>
            </w:r>
          </w:p>
        </w:tc>
        <w:tc>
          <w:tcPr>
            <w:tcW w:w="2463" w:type="dxa"/>
          </w:tcPr>
          <w:p w:rsidR="00636957" w:rsidRPr="00101657" w:rsidRDefault="00636957" w:rsidP="00101657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101657">
              <w:rPr>
                <w:sz w:val="28"/>
                <w:szCs w:val="28"/>
              </w:rPr>
              <w:t>Наименование целевого показателя, единица измерения</w:t>
            </w:r>
          </w:p>
        </w:tc>
        <w:tc>
          <w:tcPr>
            <w:tcW w:w="2464" w:type="dxa"/>
          </w:tcPr>
          <w:p w:rsidR="00636957" w:rsidRPr="00101657" w:rsidRDefault="00636957" w:rsidP="00101657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101657">
              <w:rPr>
                <w:sz w:val="28"/>
                <w:szCs w:val="28"/>
              </w:rPr>
              <w:t>Порядок расчета</w:t>
            </w:r>
            <w:r>
              <w:rPr>
                <w:sz w:val="28"/>
                <w:szCs w:val="28"/>
              </w:rPr>
              <w:t xml:space="preserve"> </w:t>
            </w:r>
            <w:r w:rsidRPr="00101657">
              <w:rPr>
                <w:sz w:val="28"/>
                <w:szCs w:val="28"/>
              </w:rPr>
              <w:t>значения целевого показателя</w:t>
            </w:r>
          </w:p>
        </w:tc>
        <w:tc>
          <w:tcPr>
            <w:tcW w:w="2464" w:type="dxa"/>
          </w:tcPr>
          <w:p w:rsidR="00636957" w:rsidRPr="00101657" w:rsidRDefault="00636957" w:rsidP="00101657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Источник </w:t>
            </w:r>
            <w:r w:rsidRPr="00101657">
              <w:rPr>
                <w:sz w:val="28"/>
                <w:szCs w:val="28"/>
              </w:rPr>
              <w:t>получения информации, необходимой для расчета целевого показателя</w:t>
            </w:r>
          </w:p>
        </w:tc>
      </w:tr>
      <w:tr w:rsidR="00636957" w:rsidRPr="00101657">
        <w:tc>
          <w:tcPr>
            <w:tcW w:w="2463" w:type="dxa"/>
          </w:tcPr>
          <w:p w:rsidR="00636957" w:rsidRPr="00101657" w:rsidRDefault="00636957" w:rsidP="00101657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63" w:type="dxa"/>
          </w:tcPr>
          <w:p w:rsidR="00636957" w:rsidRPr="00101657" w:rsidRDefault="00636957" w:rsidP="00101657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636957" w:rsidRPr="00101657" w:rsidRDefault="00636957" w:rsidP="00101657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636957" w:rsidRPr="00101657" w:rsidRDefault="00636957" w:rsidP="00101657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636957" w:rsidRPr="00101657">
        <w:tc>
          <w:tcPr>
            <w:tcW w:w="2463" w:type="dxa"/>
          </w:tcPr>
          <w:p w:rsidR="00636957" w:rsidRPr="00101657" w:rsidRDefault="00636957" w:rsidP="00101657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63" w:type="dxa"/>
          </w:tcPr>
          <w:p w:rsidR="00636957" w:rsidRPr="00101657" w:rsidRDefault="00636957" w:rsidP="00101657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636957" w:rsidRPr="00101657" w:rsidRDefault="00636957" w:rsidP="00101657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636957" w:rsidRPr="00101657" w:rsidRDefault="00636957" w:rsidP="00101657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636957" w:rsidRPr="00101657">
        <w:tc>
          <w:tcPr>
            <w:tcW w:w="2463" w:type="dxa"/>
          </w:tcPr>
          <w:p w:rsidR="00636957" w:rsidRPr="00101657" w:rsidRDefault="00636957" w:rsidP="00101657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63" w:type="dxa"/>
          </w:tcPr>
          <w:p w:rsidR="00636957" w:rsidRPr="00101657" w:rsidRDefault="00636957" w:rsidP="00101657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636957" w:rsidRPr="00101657" w:rsidRDefault="00636957" w:rsidP="00101657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636957" w:rsidRPr="00101657" w:rsidRDefault="00636957" w:rsidP="00101657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636957" w:rsidRDefault="00636957" w:rsidP="009B719F">
      <w:pPr>
        <w:jc w:val="center"/>
      </w:pPr>
    </w:p>
    <w:p w:rsidR="00636957" w:rsidRDefault="00636957" w:rsidP="009B719F">
      <w:pPr>
        <w:jc w:val="center"/>
      </w:pPr>
      <w:r>
        <w:t>__________________________</w:t>
      </w:r>
    </w:p>
    <w:sectPr w:rsidR="00636957" w:rsidSect="00513882">
      <w:headerReference w:type="default" r:id="rId6"/>
      <w:foot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6957" w:rsidRDefault="00636957">
      <w:r>
        <w:separator/>
      </w:r>
    </w:p>
  </w:endnote>
  <w:endnote w:type="continuationSeparator" w:id="1">
    <w:p w:rsidR="00636957" w:rsidRDefault="00636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957" w:rsidRDefault="00636957">
    <w:pPr>
      <w:pStyle w:val="Footer"/>
    </w:pPr>
  </w:p>
  <w:p w:rsidR="00636957" w:rsidRDefault="00636957">
    <w:pPr>
      <w:pStyle w:val="Footer"/>
    </w:pPr>
  </w:p>
  <w:p w:rsidR="00636957" w:rsidRDefault="00636957">
    <w:pPr>
      <w:pStyle w:val="Footer"/>
    </w:pPr>
  </w:p>
  <w:p w:rsidR="00636957" w:rsidRDefault="00636957">
    <w:pPr>
      <w:pStyle w:val="Footer"/>
    </w:pPr>
  </w:p>
  <w:p w:rsidR="00636957" w:rsidRDefault="00636957">
    <w:pPr>
      <w:pStyle w:val="Footer"/>
    </w:pPr>
  </w:p>
  <w:p w:rsidR="00636957" w:rsidRDefault="00636957">
    <w:pPr>
      <w:pStyle w:val="Footer"/>
    </w:pPr>
  </w:p>
  <w:p w:rsidR="00636957" w:rsidRDefault="00636957">
    <w:pPr>
      <w:pStyle w:val="Footer"/>
    </w:pPr>
  </w:p>
  <w:p w:rsidR="00636957" w:rsidRDefault="00636957">
    <w:pPr>
      <w:pStyle w:val="Footer"/>
    </w:pPr>
  </w:p>
  <w:p w:rsidR="00636957" w:rsidRDefault="00636957">
    <w:pPr>
      <w:pStyle w:val="Footer"/>
    </w:pPr>
  </w:p>
  <w:p w:rsidR="00636957" w:rsidRDefault="00636957">
    <w:pPr>
      <w:pStyle w:val="Footer"/>
    </w:pPr>
  </w:p>
  <w:p w:rsidR="00636957" w:rsidRDefault="00636957">
    <w:pPr>
      <w:pStyle w:val="Footer"/>
    </w:pPr>
  </w:p>
  <w:p w:rsidR="00636957" w:rsidRDefault="0063695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6957" w:rsidRDefault="00636957">
      <w:r>
        <w:separator/>
      </w:r>
    </w:p>
  </w:footnote>
  <w:footnote w:type="continuationSeparator" w:id="1">
    <w:p w:rsidR="00636957" w:rsidRDefault="006369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957" w:rsidRDefault="00636957" w:rsidP="009D644B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636957" w:rsidRDefault="0063695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autoHyphenation/>
  <w:hyphenationZone w:val="357"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7133"/>
    <w:rsid w:val="000F6902"/>
    <w:rsid w:val="00101657"/>
    <w:rsid w:val="00150933"/>
    <w:rsid w:val="001B2185"/>
    <w:rsid w:val="00222C32"/>
    <w:rsid w:val="002B2688"/>
    <w:rsid w:val="002E0ABA"/>
    <w:rsid w:val="00300F18"/>
    <w:rsid w:val="0039118C"/>
    <w:rsid w:val="004D19FB"/>
    <w:rsid w:val="00513882"/>
    <w:rsid w:val="005F0C8A"/>
    <w:rsid w:val="00636957"/>
    <w:rsid w:val="006C7133"/>
    <w:rsid w:val="007347D6"/>
    <w:rsid w:val="009B719F"/>
    <w:rsid w:val="009D644B"/>
    <w:rsid w:val="00A85B28"/>
    <w:rsid w:val="00E00AF0"/>
    <w:rsid w:val="00E61F28"/>
    <w:rsid w:val="00F11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19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B719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B719F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9B719F"/>
  </w:style>
  <w:style w:type="paragraph" w:customStyle="1" w:styleId="ConsPlusNormal">
    <w:name w:val="ConsPlusNormal"/>
    <w:uiPriority w:val="99"/>
    <w:rsid w:val="009B719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rsid w:val="009B719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B719F"/>
    <w:rPr>
      <w:rFonts w:ascii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7347D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919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</TotalTime>
  <Pages>1</Pages>
  <Words>94</Words>
  <Characters>540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А. Иванова</dc:creator>
  <cp:keywords/>
  <dc:description/>
  <cp:lastModifiedBy>K_N_Dieva</cp:lastModifiedBy>
  <cp:revision>8</cp:revision>
  <dcterms:created xsi:type="dcterms:W3CDTF">2016-11-21T09:21:00Z</dcterms:created>
  <dcterms:modified xsi:type="dcterms:W3CDTF">2017-07-03T09:22:00Z</dcterms:modified>
</cp:coreProperties>
</file>